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6D5" w:rsidRDefault="004F5C46" w:rsidP="00C65F55">
      <w:pPr>
        <w:pStyle w:val="Schedule"/>
        <w:numPr>
          <w:ilvl w:val="0"/>
          <w:numId w:val="0"/>
        </w:numPr>
      </w:pPr>
      <w:r>
        <w:t>SCHEDULE 4</w:t>
      </w:r>
    </w:p>
    <w:p w:rsidR="00B71C8C" w:rsidRDefault="004F5C46" w:rsidP="00091309">
      <w:pPr>
        <w:pStyle w:val="SubHeading"/>
      </w:pPr>
      <w:r>
        <w:t>MOBILISATION PLAN</w:t>
      </w:r>
    </w:p>
    <w:p w:rsidR="0002294F" w:rsidRPr="00205ABB" w:rsidRDefault="0002294F" w:rsidP="0002294F">
      <w:pPr>
        <w:pStyle w:val="SubHeading"/>
        <w:jc w:val="left"/>
      </w:pPr>
      <w:r w:rsidRPr="00205AB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97"/>
        <w:gridCol w:w="5038"/>
      </w:tblGrid>
      <w:tr w:rsidR="0002294F" w:rsidRPr="00205ABB" w:rsidTr="00707490">
        <w:tc>
          <w:tcPr>
            <w:tcW w:w="1471" w:type="dxa"/>
            <w:shd w:val="clear" w:color="auto" w:fill="D9D9D9" w:themeFill="background1" w:themeFillShade="D9"/>
          </w:tcPr>
          <w:p w:rsidR="0002294F" w:rsidRPr="00205ABB" w:rsidRDefault="0002294F"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02294F" w:rsidRPr="00205ABB" w:rsidRDefault="0002294F" w:rsidP="00707490">
            <w:pPr>
              <w:keepNext/>
              <w:spacing w:before="120" w:after="120"/>
              <w:ind w:left="57" w:right="57"/>
              <w:rPr>
                <w:b/>
              </w:rPr>
            </w:pPr>
            <w:r w:rsidRPr="00205ABB">
              <w:rPr>
                <w:b/>
              </w:rPr>
              <w:t>DATE</w:t>
            </w:r>
          </w:p>
        </w:tc>
        <w:tc>
          <w:tcPr>
            <w:tcW w:w="5210" w:type="dxa"/>
            <w:shd w:val="clear" w:color="auto" w:fill="D9D9D9" w:themeFill="background1" w:themeFillShade="D9"/>
          </w:tcPr>
          <w:p w:rsidR="0002294F" w:rsidRPr="00205ABB" w:rsidRDefault="0002294F" w:rsidP="00707490">
            <w:pPr>
              <w:keepNext/>
              <w:spacing w:before="120" w:after="120"/>
              <w:ind w:left="57" w:right="57"/>
              <w:rPr>
                <w:b/>
              </w:rPr>
            </w:pPr>
            <w:r w:rsidRPr="00205ABB">
              <w:rPr>
                <w:b/>
              </w:rPr>
              <w:t>COMMENT</w:t>
            </w:r>
          </w:p>
        </w:tc>
      </w:tr>
      <w:tr w:rsidR="002A2CCC" w:rsidTr="00515E9D">
        <w:tblPrEx>
          <w:tblCellMar>
            <w:left w:w="0" w:type="dxa"/>
            <w:right w:w="0" w:type="dxa"/>
          </w:tblCellMar>
        </w:tblPrEx>
        <w:tc>
          <w:tcPr>
            <w:tcW w:w="1471" w:type="dxa"/>
            <w:tcMar>
              <w:top w:w="0" w:type="dxa"/>
              <w:left w:w="108" w:type="dxa"/>
              <w:bottom w:w="0" w:type="dxa"/>
              <w:right w:w="108" w:type="dxa"/>
            </w:tcMar>
            <w:hideMark/>
          </w:tcPr>
          <w:p w:rsidR="002A2CCC" w:rsidRDefault="002A2CCC">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2A2CCC" w:rsidRDefault="002F5390">
            <w:pPr>
              <w:keepNext/>
              <w:spacing w:before="120" w:after="120"/>
              <w:ind w:left="57" w:right="57"/>
              <w:rPr>
                <w:rFonts w:eastAsiaTheme="minorHAnsi"/>
                <w:b/>
                <w:bCs/>
                <w:sz w:val="22"/>
                <w:szCs w:val="22"/>
                <w:lang w:eastAsia="en-US"/>
              </w:rPr>
            </w:pPr>
            <w:r>
              <w:rPr>
                <w:b/>
                <w:bCs/>
                <w:snapToGrid w:val="0"/>
              </w:rPr>
              <w:t>October</w:t>
            </w:r>
            <w:r w:rsidR="002A2CCC">
              <w:rPr>
                <w:b/>
                <w:bCs/>
                <w:snapToGrid w:val="0"/>
              </w:rPr>
              <w:t xml:space="preserve"> 201</w:t>
            </w:r>
            <w:r>
              <w:rPr>
                <w:b/>
                <w:bCs/>
                <w:snapToGrid w:val="0"/>
              </w:rPr>
              <w:t>9</w:t>
            </w:r>
          </w:p>
        </w:tc>
        <w:tc>
          <w:tcPr>
            <w:tcW w:w="5210" w:type="dxa"/>
            <w:tcMar>
              <w:top w:w="0" w:type="dxa"/>
              <w:left w:w="108" w:type="dxa"/>
              <w:bottom w:w="0" w:type="dxa"/>
              <w:right w:w="108" w:type="dxa"/>
            </w:tcMar>
            <w:hideMark/>
          </w:tcPr>
          <w:p w:rsidR="002A2CCC" w:rsidRDefault="002F5390">
            <w:pPr>
              <w:keepNext/>
              <w:spacing w:before="120" w:after="120"/>
              <w:ind w:left="57" w:right="57"/>
              <w:rPr>
                <w:rFonts w:eastAsiaTheme="minorHAnsi"/>
                <w:b/>
                <w:bCs/>
                <w:sz w:val="22"/>
                <w:szCs w:val="22"/>
                <w:lang w:eastAsia="en-US"/>
              </w:rPr>
            </w:pPr>
            <w:r>
              <w:rPr>
                <w:b/>
                <w:bCs/>
              </w:rPr>
              <w:t>Execution version</w:t>
            </w:r>
          </w:p>
        </w:tc>
      </w:tr>
    </w:tbl>
    <w:p w:rsidR="0002294F" w:rsidRPr="0002294F" w:rsidRDefault="0002294F" w:rsidP="0002294F">
      <w:pPr>
        <w:pStyle w:val="Body"/>
      </w:pPr>
    </w:p>
    <w:p w:rsidR="004241AF" w:rsidRPr="004241AF" w:rsidRDefault="004241AF" w:rsidP="004241AF">
      <w:pPr>
        <w:pStyle w:val="Level1"/>
        <w:keepNext/>
        <w:rPr>
          <w:rStyle w:val="Level1asHeadingtext"/>
        </w:rPr>
      </w:pPr>
      <w:r w:rsidRPr="004241AF">
        <w:rPr>
          <w:rStyle w:val="Level1asHeadingtext"/>
        </w:rPr>
        <w:t>INTRODUCTION</w:t>
      </w:r>
    </w:p>
    <w:p w:rsidR="004241AF" w:rsidRDefault="004241AF" w:rsidP="004241AF">
      <w:pPr>
        <w:pStyle w:val="Body1"/>
      </w:pPr>
      <w:r>
        <w:t>This Schedule:</w:t>
      </w:r>
    </w:p>
    <w:p w:rsidR="004241AF" w:rsidRDefault="004241AF" w:rsidP="004241AF">
      <w:pPr>
        <w:pStyle w:val="Level2"/>
      </w:pPr>
      <w:r>
        <w:t xml:space="preserve">defines the process for the preparation and implementation of the </w:t>
      </w:r>
      <w:r w:rsidR="00A249A6">
        <w:t>Mobilisation Plan</w:t>
      </w:r>
      <w:r>
        <w:t xml:space="preserve"> and </w:t>
      </w:r>
      <w:r w:rsidR="00B00C2D">
        <w:t xml:space="preserve">any </w:t>
      </w:r>
      <w:r w:rsidR="00A249A6">
        <w:t>Amended Mobilisation Plan</w:t>
      </w:r>
      <w:r>
        <w:t>; and</w:t>
      </w:r>
    </w:p>
    <w:p w:rsidR="004241AF" w:rsidRDefault="004241AF" w:rsidP="004241AF">
      <w:pPr>
        <w:pStyle w:val="Level2"/>
      </w:pPr>
      <w:r>
        <w:t>identifies the Milestones (and associated Deliverables) including the Milestones which trigger payment to the Supplier of the applicable Milestone Payments following the issue of the applicable Milestone Achievement Certificate.</w:t>
      </w:r>
    </w:p>
    <w:p w:rsidR="004241AF" w:rsidRPr="004241AF" w:rsidRDefault="00A249A6" w:rsidP="004241AF">
      <w:pPr>
        <w:pStyle w:val="Level1"/>
        <w:keepNext/>
        <w:rPr>
          <w:rStyle w:val="Level1asHeadingtext"/>
        </w:rPr>
      </w:pPr>
      <w:r>
        <w:rPr>
          <w:rStyle w:val="Level1asHeadingtext"/>
        </w:rPr>
        <w:t>MOBILISATION PLAN</w:t>
      </w:r>
    </w:p>
    <w:p w:rsidR="004241AF" w:rsidRDefault="004241AF" w:rsidP="004241AF">
      <w:pPr>
        <w:pStyle w:val="Level2"/>
      </w:pPr>
      <w:r>
        <w:t xml:space="preserve">The </w:t>
      </w:r>
      <w:r w:rsidR="00A249A6">
        <w:t>Mobilisation Plan</w:t>
      </w:r>
      <w:r>
        <w:t xml:space="preserve"> is set out in Annex 1. </w:t>
      </w:r>
    </w:p>
    <w:p w:rsidR="004241AF" w:rsidRDefault="004241AF" w:rsidP="004241AF">
      <w:pPr>
        <w:pStyle w:val="Level2"/>
        <w:keepNext/>
      </w:pPr>
      <w:r>
        <w:t xml:space="preserve">The Supplier shall ensure that </w:t>
      </w:r>
      <w:r w:rsidR="00B411F1">
        <w:t xml:space="preserve">the </w:t>
      </w:r>
      <w:r w:rsidR="00A249A6">
        <w:t>Mobilisation Plan</w:t>
      </w:r>
      <w:r w:rsidR="00B411F1">
        <w:t xml:space="preserve"> (and any Amended Mobilisation Plan)</w:t>
      </w:r>
      <w:r>
        <w:t>:</w:t>
      </w:r>
    </w:p>
    <w:p w:rsidR="004241AF" w:rsidRDefault="004241AF" w:rsidP="004241AF">
      <w:pPr>
        <w:pStyle w:val="Level3"/>
      </w:pPr>
      <w:r>
        <w:t xml:space="preserve">incorporates </w:t>
      </w:r>
      <w:proofErr w:type="gramStart"/>
      <w:r>
        <w:t>all of</w:t>
      </w:r>
      <w:proofErr w:type="gramEnd"/>
      <w:r>
        <w:t xml:space="preserve"> the</w:t>
      </w:r>
      <w:r w:rsidR="0013039A">
        <w:t xml:space="preserve"> Milestones and Milestone Dates</w:t>
      </w:r>
      <w:r w:rsidR="00B411F1">
        <w:t xml:space="preserve"> (and specifies which Milestones relate to the Adult Services, which to the Youth Services and which to both)</w:t>
      </w:r>
      <w:r w:rsidR="0013039A">
        <w:t>;</w:t>
      </w:r>
    </w:p>
    <w:p w:rsidR="004241AF" w:rsidRDefault="004241AF" w:rsidP="004241AF">
      <w:pPr>
        <w:pStyle w:val="Level3"/>
      </w:pPr>
      <w:r>
        <w:t>includes (as a minimum) the Supplier's proposed timescales in each of the Milestones</w:t>
      </w:r>
      <w:r w:rsidR="00B91B1C">
        <w:t>;</w:t>
      </w:r>
    </w:p>
    <w:p w:rsidR="004241AF" w:rsidRDefault="004241AF" w:rsidP="004241AF">
      <w:pPr>
        <w:pStyle w:val="Level3"/>
      </w:pPr>
      <w:r>
        <w:t>clearly outlines all the steps required to implement the Milestones, in conformity with the Authority Requirements;</w:t>
      </w:r>
    </w:p>
    <w:p w:rsidR="00C82D29" w:rsidRDefault="004241AF" w:rsidP="004241AF">
      <w:pPr>
        <w:pStyle w:val="Level3"/>
      </w:pPr>
      <w:r>
        <w:t xml:space="preserve">clearly outlines the required roles and responsibilities of both Parties, including staffing requirements; </w:t>
      </w:r>
    </w:p>
    <w:p w:rsidR="004241AF" w:rsidRDefault="00C82D29" w:rsidP="004241AF">
      <w:pPr>
        <w:pStyle w:val="Level3"/>
      </w:pPr>
      <w:r>
        <w:t xml:space="preserve">clearly specifies any proposed </w:t>
      </w:r>
      <w:bookmarkStart w:id="0" w:name="_9kR3WTr266457I1adr7torjKS58549t"/>
      <w:r>
        <w:t>Acceptance Criteria</w:t>
      </w:r>
      <w:bookmarkEnd w:id="0"/>
      <w:r w:rsidR="00B411F1">
        <w:t xml:space="preserve"> in respect of each Milestone</w:t>
      </w:r>
      <w:r>
        <w:t xml:space="preserve">; </w:t>
      </w:r>
      <w:r w:rsidR="004241AF">
        <w:t>and</w:t>
      </w:r>
    </w:p>
    <w:p w:rsidR="004241AF" w:rsidRDefault="004241AF" w:rsidP="004241AF">
      <w:pPr>
        <w:pStyle w:val="Level3"/>
      </w:pPr>
      <w:r>
        <w:t xml:space="preserve">is produced using a software tool as specified, or agreed by the Authority. </w:t>
      </w:r>
    </w:p>
    <w:p w:rsidR="004241AF" w:rsidRDefault="00B411F1" w:rsidP="004241AF">
      <w:pPr>
        <w:pStyle w:val="Level2"/>
        <w:keepNext/>
      </w:pPr>
      <w:r>
        <w:t>In respect of the</w:t>
      </w:r>
      <w:r w:rsidR="00A249A6">
        <w:t xml:space="preserve"> Mobilisation Plan</w:t>
      </w:r>
      <w:r>
        <w:t xml:space="preserve"> (and any Amended Mobilisation Plan)</w:t>
      </w:r>
      <w:r w:rsidR="004241AF">
        <w:t xml:space="preserve">, the </w:t>
      </w:r>
      <w:r w:rsidR="00F86763">
        <w:t>Authority shall have the right:</w:t>
      </w:r>
    </w:p>
    <w:p w:rsidR="004241AF" w:rsidRDefault="004241AF" w:rsidP="004241AF">
      <w:pPr>
        <w:pStyle w:val="Level3"/>
      </w:pPr>
      <w:r>
        <w:t xml:space="preserve">to review any documentation produced by the Supplier in relation to the development of </w:t>
      </w:r>
      <w:r w:rsidR="00D513A7">
        <w:t>the</w:t>
      </w:r>
      <w:r>
        <w:t xml:space="preserve"> </w:t>
      </w:r>
      <w:r w:rsidR="00A249A6">
        <w:t>Mobilisation Plan</w:t>
      </w:r>
      <w:r w:rsidR="00B411F1">
        <w:t xml:space="preserve"> and/or the Amended Mobilisation Plan</w:t>
      </w:r>
      <w:r>
        <w:t>, including:</w:t>
      </w:r>
    </w:p>
    <w:p w:rsidR="004241AF" w:rsidRDefault="004241AF" w:rsidP="004241AF">
      <w:pPr>
        <w:pStyle w:val="Level4"/>
      </w:pPr>
      <w:r>
        <w:t xml:space="preserve">details of the Supplier's intended approach to the </w:t>
      </w:r>
      <w:r w:rsidR="00A249A6">
        <w:t>Mobilisation Plan</w:t>
      </w:r>
      <w:r>
        <w:t xml:space="preserve"> </w:t>
      </w:r>
      <w:r w:rsidR="00B411F1">
        <w:t xml:space="preserve">and/or the Amended Mobilisation Plan </w:t>
      </w:r>
      <w:r>
        <w:t>and its development;</w:t>
      </w:r>
    </w:p>
    <w:p w:rsidR="004241AF" w:rsidRDefault="00B00C2D" w:rsidP="004241AF">
      <w:pPr>
        <w:pStyle w:val="Level4"/>
      </w:pPr>
      <w:r>
        <w:lastRenderedPageBreak/>
        <w:t xml:space="preserve">copies of </w:t>
      </w:r>
      <w:r w:rsidR="00D513A7">
        <w:t>the</w:t>
      </w:r>
      <w:r>
        <w:t xml:space="preserve"> draft </w:t>
      </w:r>
      <w:r w:rsidR="00A249A6">
        <w:t>Mobilisation Plan</w:t>
      </w:r>
      <w:r w:rsidR="004241AF">
        <w:t xml:space="preserve"> </w:t>
      </w:r>
      <w:r w:rsidR="00B411F1">
        <w:t xml:space="preserve">and/or the Amended Mobilisation Plan </w:t>
      </w:r>
      <w:r w:rsidR="004241AF">
        <w:t>produced by</w:t>
      </w:r>
      <w:r w:rsidR="00F86763">
        <w:t xml:space="preserve"> the Supplier; and</w:t>
      </w:r>
    </w:p>
    <w:p w:rsidR="004241AF" w:rsidRDefault="004241AF" w:rsidP="004241AF">
      <w:pPr>
        <w:pStyle w:val="Level4"/>
        <w:keepNext/>
      </w:pPr>
      <w:r>
        <w:t xml:space="preserve">any other work in progress in relation to </w:t>
      </w:r>
      <w:r w:rsidR="00D513A7">
        <w:t>the</w:t>
      </w:r>
      <w:r>
        <w:t xml:space="preserve"> </w:t>
      </w:r>
      <w:r w:rsidR="00A249A6">
        <w:t>Mobilisation Plan</w:t>
      </w:r>
      <w:r w:rsidR="00B411F1" w:rsidRPr="00B411F1">
        <w:t xml:space="preserve"> </w:t>
      </w:r>
      <w:r w:rsidR="00B411F1">
        <w:t>and/or the Amended Mobilisation Plan</w:t>
      </w:r>
      <w:r>
        <w:t xml:space="preserve">; and </w:t>
      </w:r>
    </w:p>
    <w:p w:rsidR="004241AF" w:rsidRDefault="004241AF" w:rsidP="004241AF">
      <w:pPr>
        <w:pStyle w:val="Level3"/>
      </w:pPr>
      <w:r>
        <w:t xml:space="preserve">to require the Supplier to include any reasonable changes or provisions in the </w:t>
      </w:r>
      <w:r w:rsidR="00A249A6">
        <w:t>Amended Mobilisation Plan</w:t>
      </w:r>
      <w:r>
        <w:t>.</w:t>
      </w:r>
    </w:p>
    <w:p w:rsidR="004241AF" w:rsidRPr="004241AF" w:rsidRDefault="004241AF" w:rsidP="004241AF">
      <w:pPr>
        <w:pStyle w:val="Level1"/>
        <w:keepNext/>
        <w:rPr>
          <w:rStyle w:val="Level1asHeadingtext"/>
        </w:rPr>
      </w:pPr>
      <w:r w:rsidRPr="004241AF">
        <w:rPr>
          <w:rStyle w:val="Level1asHeadingtext"/>
        </w:rPr>
        <w:t xml:space="preserve">UPDATES TO AND </w:t>
      </w:r>
      <w:r w:rsidR="009E56D5" w:rsidRPr="004241AF">
        <w:rPr>
          <w:rStyle w:val="Level1asHeadingtext"/>
        </w:rPr>
        <w:t>MAINTENANCE</w:t>
      </w:r>
      <w:r w:rsidRPr="004241AF">
        <w:rPr>
          <w:rStyle w:val="Level1asHeadingtext"/>
        </w:rPr>
        <w:t xml:space="preserve"> OF </w:t>
      </w:r>
      <w:r w:rsidR="00B411F1">
        <w:rPr>
          <w:rStyle w:val="Level1asHeadingtext"/>
        </w:rPr>
        <w:t>THE</w:t>
      </w:r>
      <w:r w:rsidR="00A249A6">
        <w:rPr>
          <w:rStyle w:val="Level1asHeadingtext"/>
        </w:rPr>
        <w:t xml:space="preserve"> MOBILISATION PLAN</w:t>
      </w:r>
    </w:p>
    <w:p w:rsidR="004241AF" w:rsidRDefault="00B411F1" w:rsidP="00D76BDE">
      <w:pPr>
        <w:pStyle w:val="Level2"/>
        <w:keepNext/>
      </w:pPr>
      <w:r>
        <w:t>During the Term:</w:t>
      </w:r>
    </w:p>
    <w:p w:rsidR="004241AF" w:rsidRDefault="004241AF" w:rsidP="00D76BDE">
      <w:pPr>
        <w:pStyle w:val="Level3"/>
      </w:pPr>
      <w:bookmarkStart w:id="1" w:name="_Ref465174157"/>
      <w:r>
        <w:t xml:space="preserve">the Supplier shall submit </w:t>
      </w:r>
      <w:proofErr w:type="spellStart"/>
      <w:proofErr w:type="gramStart"/>
      <w:r>
        <w:t>a</w:t>
      </w:r>
      <w:proofErr w:type="spellEnd"/>
      <w:proofErr w:type="gramEnd"/>
      <w:r>
        <w:t xml:space="preserve"> </w:t>
      </w:r>
      <w:r w:rsidR="00A249A6">
        <w:t>Amended Mobilisation Plan</w:t>
      </w:r>
      <w:r>
        <w:t xml:space="preserve"> to the Authority </w:t>
      </w:r>
      <w:r w:rsidR="00B00C2D">
        <w:t>where reasonably required by the Authority</w:t>
      </w:r>
      <w:r>
        <w:t>;</w:t>
      </w:r>
      <w:bookmarkEnd w:id="1"/>
      <w:r>
        <w:t xml:space="preserve"> </w:t>
      </w:r>
    </w:p>
    <w:p w:rsidR="004241AF" w:rsidRDefault="004241AF" w:rsidP="00D76BDE">
      <w:pPr>
        <w:pStyle w:val="Level3"/>
      </w:pPr>
      <w:r>
        <w:t xml:space="preserve">without prejudice to Paragraph </w:t>
      </w:r>
      <w:r w:rsidR="00D76BDE">
        <w:fldChar w:fldCharType="begin"/>
      </w:r>
      <w:r w:rsidR="00D76BDE">
        <w:instrText xml:space="preserve"> REF _Ref465174157 \r \h </w:instrText>
      </w:r>
      <w:r w:rsidR="00D76BDE">
        <w:fldChar w:fldCharType="separate"/>
      </w:r>
      <w:r w:rsidR="00810E23">
        <w:t>3.1.1</w:t>
      </w:r>
      <w:r w:rsidR="00D76BDE">
        <w:fldChar w:fldCharType="end"/>
      </w:r>
      <w:r>
        <w:t xml:space="preserve">, the Authority shall be entitled to request a revised </w:t>
      </w:r>
      <w:r w:rsidR="00A249A6">
        <w:t>Amended Mobilisation Plan</w:t>
      </w:r>
      <w:r>
        <w:t xml:space="preserve"> at any time</w:t>
      </w:r>
      <w:r w:rsidR="00D513A7">
        <w:t xml:space="preserve"> where deemed reasonably necessary by the Authority</w:t>
      </w:r>
      <w:r>
        <w:t xml:space="preserve"> by giving written notice to the Supplier and the Supplier shall submit a draft revised </w:t>
      </w:r>
      <w:r w:rsidR="00A249A6">
        <w:t>Amended Mobilisation Plan</w:t>
      </w:r>
      <w:r>
        <w:t xml:space="preserve"> to the Authority within </w:t>
      </w:r>
      <w:r w:rsidR="005C76FA">
        <w:t>twenty (</w:t>
      </w:r>
      <w:r>
        <w:t>20</w:t>
      </w:r>
      <w:r w:rsidR="005C76FA">
        <w:t>)</w:t>
      </w:r>
      <w:r>
        <w:t xml:space="preserve"> Working Days of receiving such a request from the Authority (or such longer period as the Parties may agree provided that any failure to agree such longer period shall be referred to the Dispute Resolution Procedure); </w:t>
      </w:r>
    </w:p>
    <w:p w:rsidR="004241AF" w:rsidRDefault="004241AF" w:rsidP="00D76BDE">
      <w:pPr>
        <w:pStyle w:val="Level3"/>
      </w:pPr>
      <w:r>
        <w:t xml:space="preserve">any revised </w:t>
      </w:r>
      <w:r w:rsidR="00A249A6">
        <w:t>Amended Mobilisation Plan</w:t>
      </w:r>
      <w:r>
        <w:t xml:space="preserve"> shall (subject to Paragraph </w:t>
      </w:r>
      <w:r w:rsidR="00D76BDE">
        <w:fldChar w:fldCharType="begin"/>
      </w:r>
      <w:r w:rsidR="00D76BDE">
        <w:instrText xml:space="preserve"> REF _Ref465174143 \r \h </w:instrText>
      </w:r>
      <w:r w:rsidR="00D76BDE">
        <w:fldChar w:fldCharType="separate"/>
      </w:r>
      <w:r w:rsidR="00810E23">
        <w:t>3.2</w:t>
      </w:r>
      <w:r w:rsidR="00D76BDE">
        <w:fldChar w:fldCharType="end"/>
      </w:r>
      <w:r>
        <w:t xml:space="preserve">) be submitted by the Supplier </w:t>
      </w:r>
      <w:r w:rsidR="00B411F1">
        <w:t xml:space="preserve">to the Authority </w:t>
      </w:r>
      <w:r>
        <w:t>for approval; and</w:t>
      </w:r>
    </w:p>
    <w:p w:rsidR="004241AF" w:rsidRDefault="004241AF" w:rsidP="00D76BDE">
      <w:pPr>
        <w:pStyle w:val="Level3"/>
      </w:pPr>
      <w:r>
        <w:t xml:space="preserve">the Supplier's performance against the </w:t>
      </w:r>
      <w:r w:rsidR="004F5C46">
        <w:t>Mobilisation Plan</w:t>
      </w:r>
      <w:r>
        <w:t xml:space="preserve"> shall be monitored at meetings of the </w:t>
      </w:r>
      <w:r w:rsidR="000B2AAA">
        <w:t>Contract Mobilisation</w:t>
      </w:r>
      <w:r>
        <w:t xml:space="preserve"> B</w:t>
      </w:r>
      <w:r w:rsidR="00A27FF4">
        <w:t>oard (as defined in Schedule 14</w:t>
      </w:r>
      <w:r>
        <w:t xml:space="preserve"> </w:t>
      </w:r>
      <w:r w:rsidRPr="00440831">
        <w:rPr>
          <w:i/>
        </w:rPr>
        <w:t>(Governance)</w:t>
      </w:r>
      <w:r>
        <w:t xml:space="preserve">.  In preparation for such meetings, the current </w:t>
      </w:r>
      <w:r w:rsidR="00A249A6">
        <w:t>Mobilisation Plan</w:t>
      </w:r>
      <w:r w:rsidR="00B411F1" w:rsidRPr="00B411F1">
        <w:t xml:space="preserve"> </w:t>
      </w:r>
      <w:r w:rsidR="00B411F1">
        <w:t>or the Amended Mobilisation Plan</w:t>
      </w:r>
      <w:r w:rsidR="00A91DD7">
        <w:t xml:space="preserve"> (as applicable)</w:t>
      </w:r>
      <w:r>
        <w:t xml:space="preserve"> shall be provided by the Supplier to the Authority not less than </w:t>
      </w:r>
      <w:r w:rsidR="005C76FA">
        <w:t>five (</w:t>
      </w:r>
      <w:r>
        <w:t>5</w:t>
      </w:r>
      <w:r w:rsidR="005C76FA">
        <w:t>)</w:t>
      </w:r>
      <w:r>
        <w:t xml:space="preserve"> Working Days in advance</w:t>
      </w:r>
      <w:r w:rsidR="000B2AAA">
        <w:t xml:space="preserve"> of each meeting of the Contract Mobilisation </w:t>
      </w:r>
      <w:r>
        <w:t>Board.</w:t>
      </w:r>
    </w:p>
    <w:p w:rsidR="004241AF" w:rsidRDefault="004241AF" w:rsidP="00D76BDE">
      <w:pPr>
        <w:pStyle w:val="Level2"/>
        <w:keepNext/>
      </w:pPr>
      <w:bookmarkStart w:id="2" w:name="_Ref465174143"/>
      <w:r>
        <w:t xml:space="preserve">Save for any amendments which are of a type identified and notified by the Authority (at the Authority's discretion) to the Supplier in writing as not requiring approval, any material amendments to </w:t>
      </w:r>
      <w:proofErr w:type="gramStart"/>
      <w:r w:rsidR="00D513A7">
        <w:t>an</w:t>
      </w:r>
      <w:proofErr w:type="gramEnd"/>
      <w:r>
        <w:t xml:space="preserve"> </w:t>
      </w:r>
      <w:r w:rsidR="00A249A6">
        <w:t>Mobilisation Plan</w:t>
      </w:r>
      <w:r>
        <w:t xml:space="preserve"> </w:t>
      </w:r>
      <w:r w:rsidR="00A91DD7">
        <w:t xml:space="preserve">and/or any Amended Mobilisation Plan (as appropriate) </w:t>
      </w:r>
      <w:r>
        <w:t>shall be subject to the Change Control Procedure provided that:</w:t>
      </w:r>
      <w:bookmarkEnd w:id="2"/>
    </w:p>
    <w:p w:rsidR="004241AF" w:rsidRDefault="004241AF" w:rsidP="00D76BDE">
      <w:pPr>
        <w:pStyle w:val="Level3"/>
      </w:pPr>
      <w:r>
        <w:t xml:space="preserve">any amendments to elements of the </w:t>
      </w:r>
      <w:r w:rsidR="00A249A6">
        <w:t>Amended Mobilisation Plan</w:t>
      </w:r>
      <w:r>
        <w:t xml:space="preserve"> which are based on the contents of the </w:t>
      </w:r>
      <w:r w:rsidR="00A249A6">
        <w:t>Mobilisation Plan</w:t>
      </w:r>
      <w:r>
        <w:t xml:space="preserve"> shall be deemed to be material amendments; and</w:t>
      </w:r>
    </w:p>
    <w:p w:rsidR="004241AF" w:rsidRDefault="004241AF" w:rsidP="00D76BDE">
      <w:pPr>
        <w:pStyle w:val="Level3"/>
      </w:pPr>
      <w:r>
        <w:t xml:space="preserve">in no circumstances shall the Supplier be entitled to alter or request an alteration to any Milestone Date except in accordance with Clause </w:t>
      </w:r>
      <w:r w:rsidR="004F5C46">
        <w:t>4</w:t>
      </w:r>
      <w:r w:rsidR="00810E23">
        <w:t>6</w:t>
      </w:r>
      <w:r>
        <w:t xml:space="preserve"> </w:t>
      </w:r>
      <w:r w:rsidRPr="00440831">
        <w:rPr>
          <w:i/>
        </w:rPr>
        <w:t>(Authority Cause)</w:t>
      </w:r>
      <w:r>
        <w:t xml:space="preserve">.  </w:t>
      </w:r>
    </w:p>
    <w:p w:rsidR="004241AF" w:rsidRDefault="004241AF" w:rsidP="004241AF">
      <w:pPr>
        <w:pStyle w:val="Level2"/>
      </w:pPr>
      <w:r>
        <w:t xml:space="preserve">Any proposed amendments to </w:t>
      </w:r>
      <w:r w:rsidR="00A91DD7">
        <w:t xml:space="preserve">the </w:t>
      </w:r>
      <w:r w:rsidR="00A249A6">
        <w:t>Mobilisation Plan</w:t>
      </w:r>
      <w:r w:rsidR="00A91DD7" w:rsidRPr="00A91DD7">
        <w:t xml:space="preserve"> </w:t>
      </w:r>
      <w:r w:rsidR="00A91DD7">
        <w:t xml:space="preserve">and/or any Amended Mobilisation Plan (as appropriate) </w:t>
      </w:r>
      <w:r>
        <w:t xml:space="preserve">shall not come into force until they have been approved in writing by the Authority. </w:t>
      </w:r>
    </w:p>
    <w:p w:rsidR="004241AF" w:rsidRPr="004241AF" w:rsidRDefault="004241AF" w:rsidP="004241AF">
      <w:pPr>
        <w:pStyle w:val="Level1"/>
        <w:keepNext/>
        <w:rPr>
          <w:rStyle w:val="Level1asHeadingtext"/>
        </w:rPr>
      </w:pPr>
      <w:r w:rsidRPr="004241AF">
        <w:rPr>
          <w:rStyle w:val="Level1asHeadingtext"/>
        </w:rPr>
        <w:t>GOVERNMENT REVIEWS</w:t>
      </w:r>
    </w:p>
    <w:p w:rsidR="004241AF" w:rsidRDefault="004241AF" w:rsidP="00D76BDE">
      <w:pPr>
        <w:pStyle w:val="Body1"/>
      </w:pPr>
      <w:r>
        <w:t xml:space="preserve">The Supplier acknowledges that the Services may be subject to </w:t>
      </w:r>
      <w:bookmarkStart w:id="3" w:name="_9kR3WTr266458PJ5wt3zrt9"/>
      <w:r>
        <w:t>Government</w:t>
      </w:r>
      <w:bookmarkEnd w:id="3"/>
      <w:r>
        <w:t xml:space="preserve"> review at key stages of the project. The Supplier shall cooperate with any bodies undertaking such review and shall allow for such reasonable assistance as may be required for this purpose within the Charges. </w:t>
      </w:r>
    </w:p>
    <w:p w:rsidR="00D76BDE" w:rsidRDefault="00D76BDE" w:rsidP="00D76BDE">
      <w:pPr>
        <w:adjustRightInd/>
        <w:jc w:val="left"/>
        <w:sectPr w:rsidR="00D76BDE" w:rsidSect="00CB5138">
          <w:headerReference w:type="default" r:id="rId8"/>
          <w:footerReference w:type="default" r:id="rId9"/>
          <w:headerReference w:type="first" r:id="rId10"/>
          <w:footerReference w:type="first" r:id="rId11"/>
          <w:pgSz w:w="11907" w:h="16840" w:code="9"/>
          <w:pgMar w:top="1418" w:right="1701" w:bottom="1418" w:left="1701" w:header="709" w:footer="709" w:gutter="0"/>
          <w:paperSrc w:first="261" w:other="261"/>
          <w:pgNumType w:start="1"/>
          <w:cols w:space="720"/>
          <w:docGrid w:linePitch="272"/>
        </w:sectPr>
      </w:pPr>
    </w:p>
    <w:p w:rsidR="009E56D5" w:rsidRPr="00561011" w:rsidRDefault="009E56D5" w:rsidP="009E56D5">
      <w:pPr>
        <w:pStyle w:val="Body"/>
        <w:jc w:val="center"/>
        <w:rPr>
          <w:b/>
          <w:lang w:val="fr-FR"/>
        </w:rPr>
      </w:pPr>
      <w:bookmarkStart w:id="6" w:name="ANNEX"/>
      <w:bookmarkEnd w:id="6"/>
      <w:r w:rsidRPr="00561011">
        <w:rPr>
          <w:b/>
          <w:lang w:val="fr-FR"/>
        </w:rPr>
        <w:lastRenderedPageBreak/>
        <w:t>ANNEX 1</w:t>
      </w:r>
    </w:p>
    <w:p w:rsidR="009E56D5" w:rsidRDefault="00A249A6" w:rsidP="009E56D5">
      <w:pPr>
        <w:pStyle w:val="Body"/>
        <w:jc w:val="center"/>
        <w:rPr>
          <w:b/>
          <w:lang w:val="fr-FR"/>
        </w:rPr>
      </w:pPr>
      <w:r w:rsidRPr="00561011">
        <w:rPr>
          <w:b/>
          <w:lang w:val="fr-FR"/>
        </w:rPr>
        <w:t>MOBILISATION PLAN</w:t>
      </w:r>
    </w:p>
    <w:p w:rsidR="0096294F" w:rsidRPr="00561011" w:rsidRDefault="0096294F" w:rsidP="009E56D5">
      <w:pPr>
        <w:pStyle w:val="Body"/>
        <w:jc w:val="center"/>
        <w:rPr>
          <w:b/>
          <w:lang w:val="fr-FR"/>
        </w:rPr>
      </w:pPr>
      <w:r w:rsidRPr="00EC1CC3">
        <w:rPr>
          <w:highlight w:val="yellow"/>
        </w:rPr>
        <w:t>*Redacted</w:t>
      </w:r>
    </w:p>
    <w:p w:rsidR="00EF4C2A" w:rsidRPr="00561011" w:rsidRDefault="00EF4C2A" w:rsidP="009E56D5">
      <w:pPr>
        <w:pStyle w:val="Body"/>
        <w:rPr>
          <w:b/>
          <w:lang w:val="fr-FR"/>
        </w:rPr>
      </w:pPr>
      <w:r w:rsidRPr="00561011">
        <w:rPr>
          <w:b/>
          <w:lang w:val="fr-FR"/>
        </w:rPr>
        <w:br w:type="page"/>
      </w:r>
    </w:p>
    <w:p w:rsidR="00EF4C2A" w:rsidRPr="00561011" w:rsidRDefault="00EF4C2A" w:rsidP="00EF4C2A">
      <w:pPr>
        <w:pStyle w:val="Body"/>
        <w:jc w:val="center"/>
        <w:rPr>
          <w:b/>
          <w:lang w:val="fr-FR"/>
        </w:rPr>
      </w:pPr>
      <w:r w:rsidRPr="00561011">
        <w:rPr>
          <w:b/>
          <w:lang w:val="fr-FR"/>
        </w:rPr>
        <w:lastRenderedPageBreak/>
        <w:t>APPENDIX A</w:t>
      </w:r>
    </w:p>
    <w:p w:rsidR="00EF4C2A" w:rsidRPr="00561011" w:rsidRDefault="00EF4C2A" w:rsidP="00EF4C2A">
      <w:pPr>
        <w:pStyle w:val="Body"/>
        <w:jc w:val="center"/>
        <w:rPr>
          <w:b/>
          <w:lang w:val="fr-FR"/>
        </w:rPr>
      </w:pPr>
      <w:r w:rsidRPr="00561011">
        <w:rPr>
          <w:b/>
          <w:lang w:val="fr-FR"/>
        </w:rPr>
        <w:t>GANTT CHART</w:t>
      </w:r>
    </w:p>
    <w:p w:rsidR="00EF4C2A" w:rsidRPr="00561011" w:rsidRDefault="00FA4ECF" w:rsidP="009E56D5">
      <w:pPr>
        <w:pStyle w:val="Body"/>
        <w:rPr>
          <w:b/>
          <w:lang w:val="fr-FR"/>
        </w:rPr>
      </w:pPr>
      <w:r w:rsidRPr="00EC1CC3">
        <w:rPr>
          <w:highlight w:val="yellow"/>
        </w:rPr>
        <w:t>*Redacted</w:t>
      </w:r>
      <w:r>
        <w:t xml:space="preserve"> </w:t>
      </w:r>
      <w:r w:rsidR="00EF4C2A" w:rsidRPr="00561011">
        <w:rPr>
          <w:b/>
          <w:lang w:val="fr-FR"/>
        </w:rPr>
        <w:br w:type="page"/>
      </w:r>
    </w:p>
    <w:p w:rsidR="00EF4C2A" w:rsidRPr="009E56D5" w:rsidRDefault="00EF4C2A" w:rsidP="00EF4C2A">
      <w:pPr>
        <w:pStyle w:val="Body"/>
        <w:jc w:val="center"/>
        <w:rPr>
          <w:b/>
        </w:rPr>
      </w:pPr>
      <w:r>
        <w:rPr>
          <w:b/>
        </w:rPr>
        <w:lastRenderedPageBreak/>
        <w:t>APPENDIX B</w:t>
      </w:r>
    </w:p>
    <w:p w:rsidR="00EF4C2A" w:rsidRPr="009E56D5" w:rsidRDefault="00EF4C2A" w:rsidP="00EF4C2A">
      <w:pPr>
        <w:pStyle w:val="Body"/>
        <w:jc w:val="center"/>
        <w:rPr>
          <w:b/>
        </w:rPr>
      </w:pPr>
      <w:r>
        <w:rPr>
          <w:b/>
        </w:rPr>
        <w:t>RISK REGISTER</w:t>
      </w:r>
    </w:p>
    <w:p w:rsidR="00EF4C2A" w:rsidRDefault="00FA4ECF" w:rsidP="009E56D5">
      <w:pPr>
        <w:pStyle w:val="Body"/>
        <w:rPr>
          <w:b/>
        </w:rPr>
      </w:pPr>
      <w:r w:rsidRPr="00EC1CC3">
        <w:rPr>
          <w:highlight w:val="yellow"/>
        </w:rPr>
        <w:t>*Redacted</w:t>
      </w:r>
      <w:r>
        <w:t xml:space="preserve"> </w:t>
      </w:r>
      <w:r w:rsidR="00EF4C2A">
        <w:rPr>
          <w:b/>
        </w:rPr>
        <w:br w:type="page"/>
      </w:r>
    </w:p>
    <w:p w:rsidR="00EF4C2A" w:rsidRPr="009E56D5" w:rsidRDefault="00EF4C2A" w:rsidP="00EF4C2A">
      <w:pPr>
        <w:pStyle w:val="Body"/>
        <w:jc w:val="center"/>
        <w:rPr>
          <w:b/>
        </w:rPr>
      </w:pPr>
      <w:r>
        <w:rPr>
          <w:b/>
        </w:rPr>
        <w:lastRenderedPageBreak/>
        <w:t>APPENDIX C</w:t>
      </w:r>
    </w:p>
    <w:p w:rsidR="00EF4C2A" w:rsidRDefault="00EF4C2A" w:rsidP="00BB1A97">
      <w:pPr>
        <w:jc w:val="center"/>
        <w:rPr>
          <w:b/>
        </w:rPr>
      </w:pPr>
      <w:r w:rsidRPr="00EF4C2A">
        <w:rPr>
          <w:b/>
        </w:rPr>
        <w:t>APPLICATION PROGRAMMING INTERFACES</w:t>
      </w:r>
    </w:p>
    <w:p w:rsidR="00EF4C2A" w:rsidRDefault="00EF4C2A" w:rsidP="00EF4C2A">
      <w:pPr>
        <w:rPr>
          <w:b/>
        </w:rPr>
      </w:pPr>
    </w:p>
    <w:p w:rsidR="00EF4C2A" w:rsidRPr="0013039A" w:rsidRDefault="00FA4ECF" w:rsidP="009E56D5">
      <w:pPr>
        <w:pStyle w:val="Body"/>
        <w:rPr>
          <w:b/>
        </w:rPr>
      </w:pPr>
      <w:r w:rsidRPr="00EC1CC3">
        <w:rPr>
          <w:highlight w:val="yellow"/>
        </w:rPr>
        <w:t>*Redacted</w:t>
      </w:r>
      <w:bookmarkStart w:id="7" w:name="_GoBack"/>
      <w:bookmarkEnd w:id="7"/>
    </w:p>
    <w:sectPr w:rsidR="00EF4C2A" w:rsidRPr="0013039A" w:rsidSect="00EF4C2A">
      <w:footerReference w:type="default" r:id="rId12"/>
      <w:pgSz w:w="11907" w:h="16840" w:code="9"/>
      <w:pgMar w:top="1418" w:right="1701" w:bottom="1418" w:left="1701" w:header="709" w:footer="709" w:gutter="0"/>
      <w:paperSrc w:first="261" w:other="26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F6B" w:rsidRPr="004D3114" w:rsidRDefault="00390F6B" w:rsidP="004D3114">
      <w:r w:rsidRPr="004D3114">
        <w:separator/>
      </w:r>
    </w:p>
  </w:endnote>
  <w:endnote w:type="continuationSeparator" w:id="0">
    <w:p w:rsidR="00390F6B" w:rsidRPr="004D3114" w:rsidRDefault="00390F6B"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4A5E03" w:rsidP="004A5E03">
    <w:pPr>
      <w:pStyle w:val="Footer"/>
      <w:tabs>
        <w:tab w:val="clear" w:pos="4320"/>
        <w:tab w:val="clear" w:pos="8640"/>
        <w:tab w:val="center" w:pos="4253"/>
        <w:tab w:val="right" w:pos="8505"/>
      </w:tabs>
    </w:pPr>
    <w:r>
      <w:t>S</w:t>
    </w:r>
    <w:r w:rsidR="004F5C46">
      <w:t xml:space="preserve">CHEDULE 4 </w:t>
    </w:r>
    <w:r w:rsidR="002F5390">
      <w:t>–</w:t>
    </w:r>
    <w:r w:rsidR="004F5C46">
      <w:t xml:space="preserve"> MOBILISATION PLAN</w:t>
    </w:r>
    <w:r>
      <w:t xml:space="preserve"> </w:t>
    </w:r>
    <w:r>
      <w:tab/>
    </w:r>
    <w:r w:rsidR="0002294F">
      <w:tab/>
    </w:r>
    <w:r w:rsidR="005331C2">
      <w:fldChar w:fldCharType="begin"/>
    </w:r>
    <w:r w:rsidR="005331C2">
      <w:instrText xml:space="preserve">  PAGE \* MERGEFORMAT </w:instrText>
    </w:r>
    <w:r w:rsidR="005331C2">
      <w:fldChar w:fldCharType="separate"/>
    </w:r>
    <w:r w:rsidR="00FA4ECF">
      <w:rPr>
        <w:noProof/>
      </w:rPr>
      <w:t>2</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5" w:name="FooterDiffFirstPage"/>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94F" w:rsidRPr="004D3114" w:rsidRDefault="0002294F" w:rsidP="0002294F">
    <w:pPr>
      <w:pStyle w:val="Footer"/>
      <w:tabs>
        <w:tab w:val="clear" w:pos="4320"/>
        <w:tab w:val="clear" w:pos="8640"/>
        <w:tab w:val="center" w:pos="4253"/>
        <w:tab w:val="right" w:pos="14034"/>
      </w:tabs>
    </w:pPr>
    <w:r>
      <w:t xml:space="preserve">SCHEDULE 4 </w:t>
    </w:r>
    <w:r w:rsidR="00347197">
      <w:t>–</w:t>
    </w:r>
    <w:r>
      <w:t xml:space="preserve"> MOBILISATION PLAN </w:t>
    </w:r>
    <w:r>
      <w:tab/>
    </w:r>
    <w:r>
      <w:tab/>
    </w:r>
    <w:r>
      <w:fldChar w:fldCharType="begin"/>
    </w:r>
    <w:r>
      <w:instrText xml:space="preserve">  PAGE \* MERGEFORMAT </w:instrText>
    </w:r>
    <w:r>
      <w:fldChar w:fldCharType="separate"/>
    </w:r>
    <w:r w:rsidR="00FA4ECF">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F6B" w:rsidRPr="004D3114" w:rsidRDefault="00390F6B" w:rsidP="004D3114">
      <w:r w:rsidRPr="004D3114">
        <w:separator/>
      </w:r>
    </w:p>
  </w:footnote>
  <w:footnote w:type="continuationSeparator" w:id="0">
    <w:p w:rsidR="00390F6B" w:rsidRPr="004D3114" w:rsidRDefault="00390F6B"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C46" w:rsidRDefault="004F5C46" w:rsidP="004F5C46">
    <w:pPr>
      <w:pStyle w:val="Header"/>
    </w:pPr>
  </w:p>
  <w:p w:rsidR="00884507" w:rsidRDefault="008845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4" w:name="HeaderDiffFirstPag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C9362AA"/>
    <w:multiLevelType w:val="hybridMultilevel"/>
    <w:tmpl w:val="E4B8F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60EDB"/>
    <w:multiLevelType w:val="hybridMultilevel"/>
    <w:tmpl w:val="210AD15A"/>
    <w:lvl w:ilvl="0" w:tplc="424A8B36">
      <w:start w:val="1"/>
      <w:numFmt w:val="bullet"/>
      <w:lvlText w:val=""/>
      <w:lvlJc w:val="left"/>
      <w:pPr>
        <w:ind w:left="720" w:hanging="360"/>
      </w:pPr>
      <w:rPr>
        <w:rFonts w:ascii="Symbol" w:hAnsi="Symbol" w:hint="default"/>
      </w:rPr>
    </w:lvl>
    <w:lvl w:ilvl="1" w:tplc="324E46F2" w:tentative="1">
      <w:start w:val="1"/>
      <w:numFmt w:val="bullet"/>
      <w:lvlText w:val="o"/>
      <w:lvlJc w:val="left"/>
      <w:pPr>
        <w:ind w:left="1440" w:hanging="360"/>
      </w:pPr>
      <w:rPr>
        <w:rFonts w:ascii="Courier New" w:hAnsi="Courier New" w:cs="Courier New" w:hint="default"/>
      </w:rPr>
    </w:lvl>
    <w:lvl w:ilvl="2" w:tplc="06487444" w:tentative="1">
      <w:start w:val="1"/>
      <w:numFmt w:val="bullet"/>
      <w:lvlText w:val=""/>
      <w:lvlJc w:val="left"/>
      <w:pPr>
        <w:ind w:left="2160" w:hanging="360"/>
      </w:pPr>
      <w:rPr>
        <w:rFonts w:ascii="Wingdings" w:hAnsi="Wingdings" w:hint="default"/>
      </w:rPr>
    </w:lvl>
    <w:lvl w:ilvl="3" w:tplc="F6BE8350" w:tentative="1">
      <w:start w:val="1"/>
      <w:numFmt w:val="bullet"/>
      <w:lvlText w:val=""/>
      <w:lvlJc w:val="left"/>
      <w:pPr>
        <w:ind w:left="2880" w:hanging="360"/>
      </w:pPr>
      <w:rPr>
        <w:rFonts w:ascii="Symbol" w:hAnsi="Symbol" w:hint="default"/>
      </w:rPr>
    </w:lvl>
    <w:lvl w:ilvl="4" w:tplc="2F402212" w:tentative="1">
      <w:start w:val="1"/>
      <w:numFmt w:val="bullet"/>
      <w:lvlText w:val="o"/>
      <w:lvlJc w:val="left"/>
      <w:pPr>
        <w:ind w:left="3600" w:hanging="360"/>
      </w:pPr>
      <w:rPr>
        <w:rFonts w:ascii="Courier New" w:hAnsi="Courier New" w:cs="Courier New" w:hint="default"/>
      </w:rPr>
    </w:lvl>
    <w:lvl w:ilvl="5" w:tplc="8DE6313E" w:tentative="1">
      <w:start w:val="1"/>
      <w:numFmt w:val="bullet"/>
      <w:lvlText w:val=""/>
      <w:lvlJc w:val="left"/>
      <w:pPr>
        <w:ind w:left="4320" w:hanging="360"/>
      </w:pPr>
      <w:rPr>
        <w:rFonts w:ascii="Wingdings" w:hAnsi="Wingdings" w:hint="default"/>
      </w:rPr>
    </w:lvl>
    <w:lvl w:ilvl="6" w:tplc="812E57C4" w:tentative="1">
      <w:start w:val="1"/>
      <w:numFmt w:val="bullet"/>
      <w:lvlText w:val=""/>
      <w:lvlJc w:val="left"/>
      <w:pPr>
        <w:ind w:left="5040" w:hanging="360"/>
      </w:pPr>
      <w:rPr>
        <w:rFonts w:ascii="Symbol" w:hAnsi="Symbol" w:hint="default"/>
      </w:rPr>
    </w:lvl>
    <w:lvl w:ilvl="7" w:tplc="5F325E46" w:tentative="1">
      <w:start w:val="1"/>
      <w:numFmt w:val="bullet"/>
      <w:lvlText w:val="o"/>
      <w:lvlJc w:val="left"/>
      <w:pPr>
        <w:ind w:left="5760" w:hanging="360"/>
      </w:pPr>
      <w:rPr>
        <w:rFonts w:ascii="Courier New" w:hAnsi="Courier New" w:cs="Courier New" w:hint="default"/>
      </w:rPr>
    </w:lvl>
    <w:lvl w:ilvl="8" w:tplc="2AF66986" w:tentative="1">
      <w:start w:val="1"/>
      <w:numFmt w:val="bullet"/>
      <w:lvlText w:val=""/>
      <w:lvlJc w:val="left"/>
      <w:pPr>
        <w:ind w:left="6480" w:hanging="360"/>
      </w:pPr>
      <w:rPr>
        <w:rFonts w:ascii="Wingdings" w:hAnsi="Wingdings" w:hint="default"/>
      </w:rPr>
    </w:lvl>
  </w:abstractNum>
  <w:abstractNum w:abstractNumId="6"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 w15:restartNumberingAfterBreak="0">
    <w:nsid w:val="42197F35"/>
    <w:multiLevelType w:val="hybridMultilevel"/>
    <w:tmpl w:val="D244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F63673"/>
    <w:multiLevelType w:val="hybridMultilevel"/>
    <w:tmpl w:val="37D8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9E1DC2"/>
    <w:multiLevelType w:val="hybridMultilevel"/>
    <w:tmpl w:val="C882C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6"/>
  </w:num>
  <w:num w:numId="12">
    <w:abstractNumId w:val="0"/>
  </w:num>
  <w:num w:numId="13">
    <w:abstractNumId w:val="6"/>
  </w:num>
  <w:num w:numId="14">
    <w:abstractNumId w:val="6"/>
  </w:num>
  <w:num w:numId="15">
    <w:abstractNumId w:val="3"/>
  </w:num>
  <w:num w:numId="16">
    <w:abstractNumId w:val="2"/>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num>
  <w:num w:numId="28">
    <w:abstractNumId w:val="2"/>
  </w:num>
  <w:num w:numId="29">
    <w:abstractNumId w:val="2"/>
  </w:num>
  <w:num w:numId="30">
    <w:abstractNumId w:val="2"/>
  </w:num>
  <w:num w:numId="31">
    <w:abstractNumId w:val="2"/>
  </w:num>
  <w:num w:numId="32">
    <w:abstractNumId w:val="9"/>
  </w:num>
  <w:num w:numId="33">
    <w:abstractNumId w:val="7"/>
  </w:num>
  <w:num w:numId="34">
    <w:abstractNumId w:val="4"/>
  </w:num>
  <w:num w:numId="35">
    <w:abstractNumId w:val="8"/>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6"/>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6847"/>
    <w:rsid w:val="0002294F"/>
    <w:rsid w:val="00035E23"/>
    <w:rsid w:val="000422F7"/>
    <w:rsid w:val="00075377"/>
    <w:rsid w:val="00091309"/>
    <w:rsid w:val="00097639"/>
    <w:rsid w:val="00097C6A"/>
    <w:rsid w:val="000A16DD"/>
    <w:rsid w:val="000B2AAA"/>
    <w:rsid w:val="000D3D3E"/>
    <w:rsid w:val="000F0EDD"/>
    <w:rsid w:val="00101E01"/>
    <w:rsid w:val="0012272A"/>
    <w:rsid w:val="0013039A"/>
    <w:rsid w:val="00145A4B"/>
    <w:rsid w:val="001566BE"/>
    <w:rsid w:val="00171A7D"/>
    <w:rsid w:val="001767E4"/>
    <w:rsid w:val="001B46DB"/>
    <w:rsid w:val="001C2130"/>
    <w:rsid w:val="001E48D9"/>
    <w:rsid w:val="001F0A8C"/>
    <w:rsid w:val="001F3E6E"/>
    <w:rsid w:val="002015EA"/>
    <w:rsid w:val="0021472A"/>
    <w:rsid w:val="00222BBE"/>
    <w:rsid w:val="00226DFF"/>
    <w:rsid w:val="0023253D"/>
    <w:rsid w:val="002729EA"/>
    <w:rsid w:val="00284771"/>
    <w:rsid w:val="00297E3D"/>
    <w:rsid w:val="002A2CCC"/>
    <w:rsid w:val="002B6116"/>
    <w:rsid w:val="002B6B1C"/>
    <w:rsid w:val="002D22AE"/>
    <w:rsid w:val="002D3B82"/>
    <w:rsid w:val="002F5390"/>
    <w:rsid w:val="003068E5"/>
    <w:rsid w:val="00315D8A"/>
    <w:rsid w:val="003169B4"/>
    <w:rsid w:val="00316ABF"/>
    <w:rsid w:val="003355D4"/>
    <w:rsid w:val="00347197"/>
    <w:rsid w:val="00382243"/>
    <w:rsid w:val="00390F6B"/>
    <w:rsid w:val="003A6DDA"/>
    <w:rsid w:val="003D6E62"/>
    <w:rsid w:val="003E38B7"/>
    <w:rsid w:val="004241AF"/>
    <w:rsid w:val="00431898"/>
    <w:rsid w:val="00440831"/>
    <w:rsid w:val="00440D5E"/>
    <w:rsid w:val="004576CE"/>
    <w:rsid w:val="004A0939"/>
    <w:rsid w:val="004A2D46"/>
    <w:rsid w:val="004A5E03"/>
    <w:rsid w:val="004D3114"/>
    <w:rsid w:val="004D51BB"/>
    <w:rsid w:val="004F5C46"/>
    <w:rsid w:val="00515E9D"/>
    <w:rsid w:val="00531535"/>
    <w:rsid w:val="005331C2"/>
    <w:rsid w:val="00537ACF"/>
    <w:rsid w:val="0054344F"/>
    <w:rsid w:val="0054649C"/>
    <w:rsid w:val="00550B62"/>
    <w:rsid w:val="00561011"/>
    <w:rsid w:val="00566434"/>
    <w:rsid w:val="00594E9E"/>
    <w:rsid w:val="005A56F2"/>
    <w:rsid w:val="005B057F"/>
    <w:rsid w:val="005C76FA"/>
    <w:rsid w:val="005E191E"/>
    <w:rsid w:val="005E1CED"/>
    <w:rsid w:val="00603C56"/>
    <w:rsid w:val="00604B84"/>
    <w:rsid w:val="00615536"/>
    <w:rsid w:val="00622DE3"/>
    <w:rsid w:val="0062775A"/>
    <w:rsid w:val="006A1B4E"/>
    <w:rsid w:val="006A266D"/>
    <w:rsid w:val="006A2BBC"/>
    <w:rsid w:val="00752448"/>
    <w:rsid w:val="00785D4A"/>
    <w:rsid w:val="007B706F"/>
    <w:rsid w:val="007D06AF"/>
    <w:rsid w:val="007F0895"/>
    <w:rsid w:val="008074C1"/>
    <w:rsid w:val="00810E23"/>
    <w:rsid w:val="008169E8"/>
    <w:rsid w:val="00826BBF"/>
    <w:rsid w:val="00834675"/>
    <w:rsid w:val="0086642A"/>
    <w:rsid w:val="00881E0F"/>
    <w:rsid w:val="00884507"/>
    <w:rsid w:val="008944D2"/>
    <w:rsid w:val="008B2D8B"/>
    <w:rsid w:val="008E310B"/>
    <w:rsid w:val="008F0BF1"/>
    <w:rsid w:val="008F6D8D"/>
    <w:rsid w:val="009031ED"/>
    <w:rsid w:val="00916FC1"/>
    <w:rsid w:val="009218E0"/>
    <w:rsid w:val="00930CAC"/>
    <w:rsid w:val="00951AD1"/>
    <w:rsid w:val="0096294F"/>
    <w:rsid w:val="009647E1"/>
    <w:rsid w:val="009B6341"/>
    <w:rsid w:val="009E56D5"/>
    <w:rsid w:val="00A249A6"/>
    <w:rsid w:val="00A27FF4"/>
    <w:rsid w:val="00A35360"/>
    <w:rsid w:val="00A64963"/>
    <w:rsid w:val="00A71E59"/>
    <w:rsid w:val="00A81F51"/>
    <w:rsid w:val="00A91DD7"/>
    <w:rsid w:val="00B00C2D"/>
    <w:rsid w:val="00B01D8F"/>
    <w:rsid w:val="00B411F1"/>
    <w:rsid w:val="00B42373"/>
    <w:rsid w:val="00B67430"/>
    <w:rsid w:val="00B71C8C"/>
    <w:rsid w:val="00B91B1C"/>
    <w:rsid w:val="00BB1A97"/>
    <w:rsid w:val="00BB286C"/>
    <w:rsid w:val="00BC3745"/>
    <w:rsid w:val="00BC5F75"/>
    <w:rsid w:val="00C00A43"/>
    <w:rsid w:val="00C104A6"/>
    <w:rsid w:val="00C2243B"/>
    <w:rsid w:val="00C33B8A"/>
    <w:rsid w:val="00C43164"/>
    <w:rsid w:val="00C531FB"/>
    <w:rsid w:val="00C642C2"/>
    <w:rsid w:val="00C65F55"/>
    <w:rsid w:val="00C82D29"/>
    <w:rsid w:val="00CA60B4"/>
    <w:rsid w:val="00CB4FE8"/>
    <w:rsid w:val="00CB5138"/>
    <w:rsid w:val="00CC0144"/>
    <w:rsid w:val="00CD2E8F"/>
    <w:rsid w:val="00CF1A66"/>
    <w:rsid w:val="00CF63A4"/>
    <w:rsid w:val="00D20A25"/>
    <w:rsid w:val="00D301AC"/>
    <w:rsid w:val="00D32D61"/>
    <w:rsid w:val="00D33992"/>
    <w:rsid w:val="00D46327"/>
    <w:rsid w:val="00D508C9"/>
    <w:rsid w:val="00D513A7"/>
    <w:rsid w:val="00D71979"/>
    <w:rsid w:val="00D76BDE"/>
    <w:rsid w:val="00D772F9"/>
    <w:rsid w:val="00DD1614"/>
    <w:rsid w:val="00DF053E"/>
    <w:rsid w:val="00E06D93"/>
    <w:rsid w:val="00E234FA"/>
    <w:rsid w:val="00E336E0"/>
    <w:rsid w:val="00E34400"/>
    <w:rsid w:val="00E446B9"/>
    <w:rsid w:val="00E45120"/>
    <w:rsid w:val="00E516F9"/>
    <w:rsid w:val="00E92DE7"/>
    <w:rsid w:val="00EB22B4"/>
    <w:rsid w:val="00EC3E0A"/>
    <w:rsid w:val="00EC4920"/>
    <w:rsid w:val="00EC61DD"/>
    <w:rsid w:val="00ED34AF"/>
    <w:rsid w:val="00EF4C2A"/>
    <w:rsid w:val="00F17B65"/>
    <w:rsid w:val="00F20F5C"/>
    <w:rsid w:val="00F67B23"/>
    <w:rsid w:val="00F75285"/>
    <w:rsid w:val="00F86763"/>
    <w:rsid w:val="00FA0EED"/>
    <w:rsid w:val="00FA4ECF"/>
    <w:rsid w:val="00FB3F73"/>
    <w:rsid w:val="00FF0433"/>
    <w:rsid w:val="00FF716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6"/>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6"/>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6"/>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6"/>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6"/>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6"/>
      </w:numPr>
      <w:outlineLvl w:val="5"/>
    </w:pPr>
  </w:style>
  <w:style w:type="paragraph" w:customStyle="1" w:styleId="Bullet1">
    <w:name w:val="Bullet 1"/>
    <w:basedOn w:val="Body"/>
    <w:uiPriority w:val="99"/>
    <w:rsid w:val="00390F6B"/>
    <w:pPr>
      <w:numPr>
        <w:numId w:val="10"/>
      </w:numPr>
      <w:outlineLvl w:val="0"/>
    </w:pPr>
  </w:style>
  <w:style w:type="paragraph" w:customStyle="1" w:styleId="Bullet2">
    <w:name w:val="Bullet 2"/>
    <w:basedOn w:val="Body"/>
    <w:uiPriority w:val="99"/>
    <w:rsid w:val="00390F6B"/>
    <w:pPr>
      <w:numPr>
        <w:ilvl w:val="1"/>
        <w:numId w:val="10"/>
      </w:numPr>
      <w:outlineLvl w:val="1"/>
    </w:pPr>
  </w:style>
  <w:style w:type="paragraph" w:customStyle="1" w:styleId="Bullet3">
    <w:name w:val="Bullet 3"/>
    <w:basedOn w:val="Body"/>
    <w:uiPriority w:val="99"/>
    <w:rsid w:val="00390F6B"/>
    <w:pPr>
      <w:numPr>
        <w:ilvl w:val="2"/>
        <w:numId w:val="10"/>
      </w:numPr>
      <w:outlineLvl w:val="2"/>
    </w:pPr>
  </w:style>
  <w:style w:type="paragraph" w:customStyle="1" w:styleId="Bullet4">
    <w:name w:val="Bullet 4"/>
    <w:basedOn w:val="Body"/>
    <w:uiPriority w:val="99"/>
    <w:rsid w:val="00390F6B"/>
    <w:pPr>
      <w:numPr>
        <w:ilvl w:val="3"/>
        <w:numId w:val="10"/>
      </w:numPr>
      <w:outlineLvl w:val="3"/>
    </w:pPr>
  </w:style>
  <w:style w:type="paragraph" w:customStyle="1" w:styleId="Appendix">
    <w:name w:val="Appendix #"/>
    <w:basedOn w:val="Body"/>
    <w:next w:val="SubHeading"/>
    <w:uiPriority w:val="99"/>
    <w:rsid w:val="00390F6B"/>
    <w:pPr>
      <w:keepNext/>
      <w:keepLines/>
      <w:numPr>
        <w:ilvl w:val="1"/>
        <w:numId w:val="47"/>
      </w:numPr>
      <w:jc w:val="center"/>
    </w:pPr>
    <w:rPr>
      <w:b/>
      <w:bCs/>
    </w:rPr>
  </w:style>
  <w:style w:type="paragraph" w:customStyle="1" w:styleId="MainHeading">
    <w:name w:val="Main Heading"/>
    <w:basedOn w:val="Body"/>
    <w:uiPriority w:val="99"/>
    <w:rsid w:val="00390F6B"/>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47"/>
      </w:numPr>
      <w:jc w:val="center"/>
    </w:pPr>
  </w:style>
  <w:style w:type="paragraph" w:customStyle="1" w:styleId="Schedule">
    <w:name w:val="Schedule #"/>
    <w:basedOn w:val="Body"/>
    <w:next w:val="SubHeading"/>
    <w:uiPriority w:val="99"/>
    <w:rsid w:val="009E56D5"/>
    <w:pPr>
      <w:keepNext/>
      <w:keepLines/>
      <w:numPr>
        <w:numId w:val="47"/>
      </w:numPr>
      <w:jc w:val="center"/>
    </w:pPr>
    <w:rPr>
      <w:b/>
      <w:bCs/>
    </w:rPr>
  </w:style>
  <w:style w:type="paragraph" w:customStyle="1" w:styleId="SubHeading">
    <w:name w:val="Sub Heading"/>
    <w:basedOn w:val="Body"/>
    <w:next w:val="Body"/>
    <w:uiPriority w:val="99"/>
    <w:rsid w:val="00390F6B"/>
    <w:pPr>
      <w:keepNext/>
      <w:keepLines/>
      <w:numPr>
        <w:numId w:val="15"/>
      </w:numPr>
      <w:jc w:val="center"/>
    </w:pPr>
    <w:rPr>
      <w:b/>
      <w:bCs/>
      <w:caps/>
    </w:rPr>
  </w:style>
  <w:style w:type="table" w:styleId="TableGrid">
    <w:name w:val="Table Grid"/>
    <w:basedOn w:val="TableNormal"/>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249A6"/>
    <w:rPr>
      <w:sz w:val="16"/>
      <w:szCs w:val="16"/>
    </w:rPr>
  </w:style>
  <w:style w:type="paragraph" w:styleId="CommentSubject">
    <w:name w:val="annotation subject"/>
    <w:basedOn w:val="CommentText"/>
    <w:next w:val="CommentText"/>
    <w:link w:val="CommentSubjectChar"/>
    <w:rsid w:val="00A249A6"/>
    <w:rPr>
      <w:b/>
      <w:bCs/>
    </w:rPr>
  </w:style>
  <w:style w:type="character" w:customStyle="1" w:styleId="CommentSubjectChar">
    <w:name w:val="Comment Subject Char"/>
    <w:basedOn w:val="CommentTextChar"/>
    <w:link w:val="CommentSubject"/>
    <w:rsid w:val="00A249A6"/>
    <w:rPr>
      <w:rFonts w:ascii="Arial" w:eastAsia="Arial" w:hAnsi="Arial" w:cs="Arial"/>
      <w:b/>
      <w:bCs/>
    </w:rPr>
  </w:style>
  <w:style w:type="paragraph" w:styleId="BalloonText">
    <w:name w:val="Balloon Text"/>
    <w:basedOn w:val="Normal"/>
    <w:link w:val="BalloonTextChar"/>
    <w:rsid w:val="00A249A6"/>
    <w:rPr>
      <w:rFonts w:ascii="Tahoma" w:hAnsi="Tahoma" w:cs="Tahoma"/>
      <w:sz w:val="16"/>
      <w:szCs w:val="16"/>
    </w:rPr>
  </w:style>
  <w:style w:type="character" w:customStyle="1" w:styleId="BalloonTextChar">
    <w:name w:val="Balloon Text Char"/>
    <w:basedOn w:val="DefaultParagraphFont"/>
    <w:link w:val="BalloonText"/>
    <w:rsid w:val="00A249A6"/>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1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634C5-3EC3-4BEE-AB5B-1F355BB8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6</Pages>
  <Words>720</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2019-11-01T10:08:00Z</dcterms:created>
  <dcterms:modified xsi:type="dcterms:W3CDTF">2019-11-01T10:18:00Z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107781160.2\cr22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